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5C" w:rsidRDefault="007B4D5C"/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027375" w:rsidTr="005B7E89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312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>Приложение 11</w:t>
            </w:r>
          </w:p>
          <w:p w:rsidR="00027375" w:rsidRDefault="00027375" w:rsidP="00966A5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27375" w:rsidTr="005B7E89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312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</w:tr>
      <w:tr w:rsidR="00027375" w:rsidTr="00DC5B0B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ED7478">
            <w:r>
              <w:t xml:space="preserve">от  </w:t>
            </w:r>
            <w:r w:rsidR="00ED7478" w:rsidRPr="00ED7478">
              <w:t>30</w:t>
            </w:r>
            <w:r w:rsidR="00ED7478">
              <w:t>.07.2020</w:t>
            </w:r>
            <w:r w:rsidRPr="00ED7478">
              <w:t xml:space="preserve"> </w:t>
            </w:r>
            <w:r>
              <w:t xml:space="preserve">№ </w:t>
            </w:r>
            <w:r w:rsidR="00ED7478">
              <w:t>72-570</w:t>
            </w:r>
          </w:p>
          <w:p w:rsidR="00ED7478" w:rsidRDefault="00ED7478" w:rsidP="00ED7478"/>
        </w:tc>
      </w:tr>
      <w:tr w:rsidR="00027375" w:rsidTr="00027375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 xml:space="preserve"> 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</w:tr>
      <w:tr w:rsidR="00027375" w:rsidTr="00027375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Программа муниципальных внутренних заимствований на 2020 год и на плановый период 2021 и 2022 годов</w:t>
            </w:r>
          </w:p>
        </w:tc>
      </w:tr>
      <w:tr w:rsidR="00027375" w:rsidTr="00027375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375" w:rsidRDefault="00027375" w:rsidP="00966A50">
            <w:pPr>
              <w:jc w:val="center"/>
            </w:pP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</w:tr>
      <w:tr w:rsidR="00027375" w:rsidTr="00027375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pPr>
              <w:jc w:val="right"/>
            </w:pPr>
            <w:r>
              <w:t>тыс. руб.</w:t>
            </w:r>
          </w:p>
        </w:tc>
      </w:tr>
      <w:tr w:rsidR="00027375" w:rsidTr="00027375">
        <w:trPr>
          <w:cantSplit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2020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2021 год</w:t>
            </w:r>
          </w:p>
        </w:tc>
        <w:tc>
          <w:tcPr>
            <w:tcW w:w="17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2022 год</w:t>
            </w:r>
          </w:p>
        </w:tc>
      </w:tr>
    </w:tbl>
    <w:p w:rsidR="00027375" w:rsidRPr="00027375" w:rsidRDefault="00027375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027375" w:rsidTr="00027375">
        <w:trPr>
          <w:cantSplit/>
          <w:tblHeader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5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375" w:rsidRDefault="00027375" w:rsidP="00966A50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Кредиты, полученные от кредитных организаций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7 252 400,0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2 560 000,0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с предельными сроками погашения долговых обязательств до 31 декабря 2023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7 252 400,0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2 560 000,0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7 252 400,0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2 750 000,0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2 560 000,0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375" w:rsidRDefault="00027375" w:rsidP="00966A50">
            <w:pPr>
              <w:jc w:val="center"/>
            </w:pPr>
            <w:r>
              <w:t>2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027375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900 000,0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с предельными сроками погашения долговых обязательств до 25 ноября 2020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с предельными сроками погашения долговых обязательств до 25 ноября 2021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с предельными сроками погашения долговых обязательств до 25 ноября 2022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900 000,0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800 000,0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900 000,0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900 000,0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pPr>
              <w:jc w:val="center"/>
            </w:pPr>
            <w:r>
              <w:t xml:space="preserve"> 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>Всего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center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> 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>Объем привлечения средств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8 052 400,0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3 460 000,0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8 052 400,0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3 650 000,0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375" w:rsidRDefault="00027375" w:rsidP="00966A50">
            <w:pPr>
              <w:jc w:val="right"/>
            </w:pPr>
            <w:r>
              <w:t>3 460 000,0</w:t>
            </w:r>
          </w:p>
        </w:tc>
      </w:tr>
      <w:tr w:rsidR="00027375" w:rsidTr="00027375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>
            <w:r>
              <w:t xml:space="preserve">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375" w:rsidRDefault="00027375" w:rsidP="00966A50"/>
        </w:tc>
      </w:tr>
    </w:tbl>
    <w:p w:rsidR="00E2598B" w:rsidRPr="00027375" w:rsidRDefault="00E2598B" w:rsidP="00027375"/>
    <w:sectPr w:rsidR="00E2598B" w:rsidRPr="00027375" w:rsidSect="000273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A07" w:rsidRDefault="00373A07" w:rsidP="00027375">
      <w:r>
        <w:separator/>
      </w:r>
    </w:p>
  </w:endnote>
  <w:endnote w:type="continuationSeparator" w:id="0">
    <w:p w:rsidR="00373A07" w:rsidRDefault="00373A07" w:rsidP="00027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75" w:rsidRDefault="000273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75" w:rsidRDefault="0002737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75" w:rsidRDefault="000273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A07" w:rsidRDefault="00373A07" w:rsidP="00027375">
      <w:r>
        <w:separator/>
      </w:r>
    </w:p>
  </w:footnote>
  <w:footnote w:type="continuationSeparator" w:id="0">
    <w:p w:rsidR="00373A07" w:rsidRDefault="00373A07" w:rsidP="000273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75" w:rsidRDefault="00B0321C" w:rsidP="00AD06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3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7375" w:rsidRDefault="000273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75" w:rsidRDefault="00B0321C" w:rsidP="00AD065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37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7375">
      <w:rPr>
        <w:rStyle w:val="a7"/>
        <w:noProof/>
      </w:rPr>
      <w:t>1</w:t>
    </w:r>
    <w:r>
      <w:rPr>
        <w:rStyle w:val="a7"/>
      </w:rPr>
      <w:fldChar w:fldCharType="end"/>
    </w:r>
  </w:p>
  <w:p w:rsidR="00027375" w:rsidRDefault="0002737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75" w:rsidRDefault="000273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375"/>
    <w:rsid w:val="00027375"/>
    <w:rsid w:val="00095AA0"/>
    <w:rsid w:val="002C3F39"/>
    <w:rsid w:val="00316C8E"/>
    <w:rsid w:val="00373A07"/>
    <w:rsid w:val="0040501E"/>
    <w:rsid w:val="005F07B0"/>
    <w:rsid w:val="006808C6"/>
    <w:rsid w:val="006B2177"/>
    <w:rsid w:val="006C6404"/>
    <w:rsid w:val="007B4D5C"/>
    <w:rsid w:val="00A24CAF"/>
    <w:rsid w:val="00B0321C"/>
    <w:rsid w:val="00B912FD"/>
    <w:rsid w:val="00DA3C78"/>
    <w:rsid w:val="00E2598B"/>
    <w:rsid w:val="00E613A3"/>
    <w:rsid w:val="00ED7478"/>
    <w:rsid w:val="00F33B6D"/>
    <w:rsid w:val="00F4103F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73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7375"/>
  </w:style>
  <w:style w:type="paragraph" w:styleId="a5">
    <w:name w:val="footer"/>
    <w:basedOn w:val="a"/>
    <w:link w:val="a6"/>
    <w:uiPriority w:val="99"/>
    <w:semiHidden/>
    <w:unhideWhenUsed/>
    <w:rsid w:val="000273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7375"/>
  </w:style>
  <w:style w:type="character" w:styleId="a7">
    <w:name w:val="page number"/>
    <w:basedOn w:val="a0"/>
    <w:uiPriority w:val="99"/>
    <w:semiHidden/>
    <w:unhideWhenUsed/>
    <w:rsid w:val="000273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DannikEN</cp:lastModifiedBy>
  <cp:revision>5</cp:revision>
  <dcterms:created xsi:type="dcterms:W3CDTF">2020-07-15T07:29:00Z</dcterms:created>
  <dcterms:modified xsi:type="dcterms:W3CDTF">2020-07-30T11:57:00Z</dcterms:modified>
</cp:coreProperties>
</file>